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47" w:rsidRPr="002D3267" w:rsidRDefault="005F7947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5F7947" w:rsidRPr="007A1DDC" w:rsidRDefault="005F7947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5F7947" w:rsidRPr="004F1901" w:rsidRDefault="005F7947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王梅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>10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5F7947" w:rsidRPr="00B63ED8" w:rsidRDefault="005F794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5F7947" w:rsidRPr="00EE4903" w:rsidTr="00EE4903">
        <w:trPr>
          <w:trHeight w:val="422"/>
        </w:trPr>
        <w:tc>
          <w:tcPr>
            <w:tcW w:w="2660" w:type="dxa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5F7947" w:rsidRPr="00EE4903" w:rsidRDefault="005F7947" w:rsidP="004E0D99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王梅</w:t>
            </w:r>
          </w:p>
        </w:tc>
        <w:tc>
          <w:tcPr>
            <w:tcW w:w="2671" w:type="dxa"/>
            <w:gridSpan w:val="2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5F7947" w:rsidRPr="00EE4903" w:rsidRDefault="005F7947" w:rsidP="004E0D99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5F7947" w:rsidRPr="00EE4903" w:rsidTr="00EE4903">
        <w:trPr>
          <w:trHeight w:val="427"/>
        </w:trPr>
        <w:tc>
          <w:tcPr>
            <w:tcW w:w="2660" w:type="dxa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2009.07</w:t>
            </w:r>
          </w:p>
        </w:tc>
        <w:tc>
          <w:tcPr>
            <w:tcW w:w="2671" w:type="dxa"/>
            <w:gridSpan w:val="2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5F7947" w:rsidRPr="00EE4903" w:rsidRDefault="005F7947" w:rsidP="004E0D99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13306292969</w:t>
            </w:r>
          </w:p>
        </w:tc>
      </w:tr>
      <w:tr w:rsidR="005F7947" w:rsidRPr="00EE4903" w:rsidTr="00EE4903">
        <w:tc>
          <w:tcPr>
            <w:tcW w:w="2660" w:type="dxa"/>
          </w:tcPr>
          <w:p w:rsidR="005F7947" w:rsidRPr="00EE4903" w:rsidRDefault="005F7947" w:rsidP="00EE4903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5F7947" w:rsidRPr="00EE4903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13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05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22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卫生系列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临床检验主管技师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5F7947" w:rsidRPr="00EE4903" w:rsidTr="00EE4903">
        <w:tc>
          <w:tcPr>
            <w:tcW w:w="2660" w:type="dxa"/>
          </w:tcPr>
          <w:p w:rsidR="005F7947" w:rsidRPr="00EE4903" w:rsidRDefault="005F7947" w:rsidP="00EE4903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05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临床医学检验技术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5F7947" w:rsidRPr="00EE4903" w:rsidTr="00EE4903">
        <w:tc>
          <w:tcPr>
            <w:tcW w:w="5340" w:type="dxa"/>
            <w:gridSpan w:val="2"/>
          </w:tcPr>
          <w:p w:rsidR="005F7947" w:rsidRPr="00EE4903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5F7947" w:rsidRPr="008B6C5D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8B6C5D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5F7947" w:rsidRPr="00EE4903" w:rsidRDefault="005F7947" w:rsidP="00EE4903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EE4903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5F7947" w:rsidRPr="008B6C5D" w:rsidRDefault="005F7947" w:rsidP="00EE4903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8B6C5D">
              <w:rPr>
                <w:rFonts w:ascii="仿宋_GB2312" w:eastAsia="仿宋_GB2312" w:hAnsi="宋体" w:cs="仿宋_GB2312" w:hint="eastAsia"/>
                <w:sz w:val="24"/>
                <w:szCs w:val="24"/>
              </w:rPr>
              <w:t>良好</w:t>
            </w:r>
          </w:p>
        </w:tc>
      </w:tr>
    </w:tbl>
    <w:p w:rsidR="005F7947" w:rsidRDefault="005F7947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5F7947" w:rsidRDefault="005F794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5F7947" w:rsidRPr="00B63ED8" w:rsidRDefault="005F794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5F7947" w:rsidRPr="00EE4903" w:rsidTr="00EE4903">
        <w:trPr>
          <w:trHeight w:val="748"/>
        </w:trPr>
        <w:tc>
          <w:tcPr>
            <w:tcW w:w="1951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5F7947" w:rsidRPr="00EE4903" w:rsidTr="00EE4903">
        <w:trPr>
          <w:trHeight w:val="731"/>
        </w:trPr>
        <w:tc>
          <w:tcPr>
            <w:tcW w:w="1951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EE4903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5F7947" w:rsidRPr="00EE4903" w:rsidTr="00EE4903">
        <w:trPr>
          <w:trHeight w:val="522"/>
        </w:trPr>
        <w:tc>
          <w:tcPr>
            <w:tcW w:w="1951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</w:t>
            </w:r>
          </w:p>
        </w:tc>
      </w:tr>
      <w:tr w:rsidR="005F7947" w:rsidRPr="00EE4903" w:rsidTr="00EE4903">
        <w:trPr>
          <w:trHeight w:val="746"/>
        </w:trPr>
        <w:tc>
          <w:tcPr>
            <w:tcW w:w="1951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5F7947" w:rsidRPr="00EE4903" w:rsidTr="00EE4903">
        <w:trPr>
          <w:trHeight w:val="1185"/>
        </w:trPr>
        <w:tc>
          <w:tcPr>
            <w:tcW w:w="1951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5F7947" w:rsidRPr="00EE4903" w:rsidRDefault="005F7947" w:rsidP="00EE490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EE4903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5F7947" w:rsidRPr="00EE4903" w:rsidRDefault="005F7947" w:rsidP="005F7947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5F7947" w:rsidRPr="00EE4903" w:rsidRDefault="005F7947" w:rsidP="005F7947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EE4903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E490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5F7947" w:rsidRDefault="005F7947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5F7947" w:rsidRDefault="005F794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5F7947" w:rsidRDefault="005F7947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5F7947" w:rsidRPr="00EE4903" w:rsidTr="00EE4903">
        <w:tc>
          <w:tcPr>
            <w:tcW w:w="2518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5F7947" w:rsidRPr="00EE4903" w:rsidRDefault="005F7947" w:rsidP="00EE4903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5F7947" w:rsidRPr="00EE4903" w:rsidRDefault="005F7947" w:rsidP="00EE4903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  <w:r>
              <w:rPr>
                <w:rFonts w:ascii="宋体" w:cs="仿宋_GB2312"/>
                <w:b/>
                <w:sz w:val="32"/>
                <w:szCs w:val="32"/>
              </w:rPr>
              <w:t>6</w:t>
            </w:r>
            <w:r>
              <w:rPr>
                <w:rFonts w:ascii="宋体" w:cs="仿宋_GB2312" w:hint="eastAsia"/>
                <w:b/>
                <w:sz w:val="32"/>
                <w:szCs w:val="32"/>
              </w:rPr>
              <w:t>年</w:t>
            </w:r>
          </w:p>
        </w:tc>
      </w:tr>
      <w:tr w:rsidR="005F7947" w:rsidRPr="00EE4903" w:rsidTr="00EE4903">
        <w:trPr>
          <w:trHeight w:val="435"/>
        </w:trPr>
        <w:tc>
          <w:tcPr>
            <w:tcW w:w="2518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5F7947" w:rsidRPr="00EE4903" w:rsidRDefault="005F7947" w:rsidP="00EE4903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F7947" w:rsidRPr="00EE4903" w:rsidRDefault="005F7947" w:rsidP="00EE4903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EE490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5F7947" w:rsidRPr="00EE4903" w:rsidRDefault="005F7947" w:rsidP="00EE4903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  <w:r>
              <w:rPr>
                <w:rFonts w:ascii="宋体" w:cs="仿宋_GB2312"/>
                <w:b/>
                <w:sz w:val="32"/>
                <w:szCs w:val="32"/>
              </w:rPr>
              <w:t>10</w:t>
            </w:r>
            <w:r>
              <w:rPr>
                <w:rFonts w:ascii="宋体" w:cs="仿宋_GB2312" w:hint="eastAsia"/>
                <w:b/>
                <w:sz w:val="32"/>
                <w:szCs w:val="32"/>
              </w:rPr>
              <w:t>年</w:t>
            </w:r>
          </w:p>
        </w:tc>
      </w:tr>
    </w:tbl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申报人签字：王梅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  </w:t>
      </w: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2019 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07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22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5F7947" w:rsidRDefault="005F7947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5F7947" w:rsidRPr="00CD4654" w:rsidRDefault="005F7947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5F7947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47" w:rsidRDefault="005F7947" w:rsidP="00EC21C8">
      <w:r>
        <w:separator/>
      </w:r>
    </w:p>
  </w:endnote>
  <w:endnote w:type="continuationSeparator" w:id="0">
    <w:p w:rsidR="005F7947" w:rsidRDefault="005F7947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47" w:rsidRDefault="005F7947" w:rsidP="00EC21C8">
      <w:r>
        <w:separator/>
      </w:r>
    </w:p>
  </w:footnote>
  <w:footnote w:type="continuationSeparator" w:id="0">
    <w:p w:rsidR="005F7947" w:rsidRDefault="005F7947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7C7"/>
    <w:rsid w:val="00331820"/>
    <w:rsid w:val="0035462C"/>
    <w:rsid w:val="00354C6A"/>
    <w:rsid w:val="0035612D"/>
    <w:rsid w:val="00383F79"/>
    <w:rsid w:val="00397922"/>
    <w:rsid w:val="003A1216"/>
    <w:rsid w:val="004053A5"/>
    <w:rsid w:val="00445D8E"/>
    <w:rsid w:val="004531D7"/>
    <w:rsid w:val="004E0D99"/>
    <w:rsid w:val="004F1901"/>
    <w:rsid w:val="00501C4B"/>
    <w:rsid w:val="00556611"/>
    <w:rsid w:val="005D17D4"/>
    <w:rsid w:val="005F7947"/>
    <w:rsid w:val="00604EB9"/>
    <w:rsid w:val="006117E9"/>
    <w:rsid w:val="00616C17"/>
    <w:rsid w:val="006644E2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81E7E"/>
    <w:rsid w:val="008A5389"/>
    <w:rsid w:val="008B3256"/>
    <w:rsid w:val="008B6C5D"/>
    <w:rsid w:val="009B30B1"/>
    <w:rsid w:val="009D38CB"/>
    <w:rsid w:val="009D77C4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94F5D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D4770D"/>
    <w:rsid w:val="00D70D26"/>
    <w:rsid w:val="00D95C3A"/>
    <w:rsid w:val="00DF2312"/>
    <w:rsid w:val="00E023A9"/>
    <w:rsid w:val="00E61AF4"/>
    <w:rsid w:val="00E97C1A"/>
    <w:rsid w:val="00EA523E"/>
    <w:rsid w:val="00EA6F9A"/>
    <w:rsid w:val="00EB25BA"/>
    <w:rsid w:val="00EC21C8"/>
    <w:rsid w:val="00ED0AA3"/>
    <w:rsid w:val="00EE490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162</Words>
  <Characters>929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系统管理员</dc:creator>
  <cp:keywords/>
  <dc:description/>
  <cp:lastModifiedBy>系统管理员</cp:lastModifiedBy>
  <cp:revision>5</cp:revision>
  <cp:lastPrinted>2019-07-17T08:27:00Z</cp:lastPrinted>
  <dcterms:created xsi:type="dcterms:W3CDTF">2019-07-18T02:40:00Z</dcterms:created>
  <dcterms:modified xsi:type="dcterms:W3CDTF">2019-07-22T02:56:00Z</dcterms:modified>
</cp:coreProperties>
</file>